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C6046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SCALDERE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4FF634DF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Sudbury, Suffolk.</w:t>
      </w:r>
    </w:p>
    <w:p w14:paraId="335727E1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A1A68D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7F3176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He and John Smyth of Cavendish(q.v.) made a plaint of debt against</w:t>
      </w:r>
    </w:p>
    <w:p w14:paraId="27994539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Lavenham of Sudbury(q.v.).</w:t>
      </w:r>
    </w:p>
    <w:p w14:paraId="3E016EE1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07790A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BB6387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E60549" w14:textId="77777777" w:rsidR="00AB5210" w:rsidRDefault="00AB5210" w:rsidP="00AB521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2022</w:t>
      </w:r>
    </w:p>
    <w:p w14:paraId="763221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91BB" w14:textId="77777777" w:rsidR="00AB5210" w:rsidRDefault="00AB5210" w:rsidP="009139A6">
      <w:r>
        <w:separator/>
      </w:r>
    </w:p>
  </w:endnote>
  <w:endnote w:type="continuationSeparator" w:id="0">
    <w:p w14:paraId="45469BDF" w14:textId="77777777" w:rsidR="00AB5210" w:rsidRDefault="00AB52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D3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F7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02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7E6E8" w14:textId="77777777" w:rsidR="00AB5210" w:rsidRDefault="00AB5210" w:rsidP="009139A6">
      <w:r>
        <w:separator/>
      </w:r>
    </w:p>
  </w:footnote>
  <w:footnote w:type="continuationSeparator" w:id="0">
    <w:p w14:paraId="7A2366B4" w14:textId="77777777" w:rsidR="00AB5210" w:rsidRDefault="00AB52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A5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6E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10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10"/>
    <w:rsid w:val="000666E0"/>
    <w:rsid w:val="002510B7"/>
    <w:rsid w:val="005C130B"/>
    <w:rsid w:val="00826F5C"/>
    <w:rsid w:val="009139A6"/>
    <w:rsid w:val="009448BB"/>
    <w:rsid w:val="00A3176C"/>
    <w:rsid w:val="00AB521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226C2"/>
  <w15:chartTrackingRefBased/>
  <w15:docId w15:val="{1C36EC39-314C-4B78-AF5D-B64C2793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52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2022-08-10T19:04:00Z</dcterms:created>
  <dcterms:modified xsi:type="dcterms:W3CDTF">2022-08-10T19:04:00Z</dcterms:modified>
</cp:coreProperties>
</file>